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BA7" w:rsidRDefault="00F87BA7" w:rsidP="002035A2">
      <w:pPr>
        <w:pStyle w:val="Heading4"/>
        <w:jc w:val="center"/>
        <w:rPr>
          <w:b/>
        </w:rPr>
      </w:pPr>
      <w:r w:rsidRPr="00BA5EA6">
        <w:rPr>
          <w:b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 fillcolor="window">
            <v:imagedata r:id="rId4" o:title=""/>
          </v:shape>
          <o:OLEObject Type="Embed" ProgID="Paint.Picture" ShapeID="_x0000_i1025" DrawAspect="Content" ObjectID="_1554620638" r:id="rId5"/>
        </w:object>
      </w:r>
    </w:p>
    <w:p w:rsidR="00F87BA7" w:rsidRDefault="00F87BA7" w:rsidP="002035A2">
      <w:pPr>
        <w:pStyle w:val="Heading2"/>
      </w:pPr>
      <w:r>
        <w:t>УКРАЇНА</w:t>
      </w:r>
    </w:p>
    <w:p w:rsidR="00F87BA7" w:rsidRDefault="00F87BA7" w:rsidP="002035A2">
      <w:pPr>
        <w:pStyle w:val="Heading3"/>
        <w:rPr>
          <w:b/>
        </w:rPr>
      </w:pPr>
      <w:r>
        <w:rPr>
          <w:b/>
        </w:rPr>
        <w:t xml:space="preserve"> Пологівська районна рада</w:t>
      </w:r>
    </w:p>
    <w:p w:rsidR="00F87BA7" w:rsidRDefault="00F87BA7" w:rsidP="002035A2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F87BA7" w:rsidRDefault="00F87BA7" w:rsidP="002035A2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F87BA7" w:rsidRDefault="00F87BA7" w:rsidP="002035A2">
      <w:pPr>
        <w:jc w:val="center"/>
        <w:rPr>
          <w:b/>
          <w:i/>
        </w:rPr>
      </w:pPr>
      <w:r>
        <w:rPr>
          <w:b/>
          <w:i/>
        </w:rPr>
        <w:t>сімнадцята</w:t>
      </w:r>
      <w:r w:rsidRPr="00701F3F">
        <w:rPr>
          <w:b/>
          <w:i/>
        </w:rPr>
        <w:t xml:space="preserve"> сесія</w:t>
      </w:r>
    </w:p>
    <w:p w:rsidR="00F87BA7" w:rsidRDefault="00F87BA7" w:rsidP="002035A2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:rsidR="00F87BA7" w:rsidRDefault="00F87BA7" w:rsidP="002035A2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F87BA7" w:rsidRDefault="00F87BA7" w:rsidP="002035A2">
      <w:pPr>
        <w:jc w:val="center"/>
        <w:rPr>
          <w:b/>
          <w:i/>
        </w:rPr>
      </w:pPr>
    </w:p>
    <w:p w:rsidR="00F87BA7" w:rsidRDefault="00F87BA7" w:rsidP="00DB6220">
      <w:pPr>
        <w:jc w:val="both"/>
        <w:rPr>
          <w:szCs w:val="24"/>
          <w:u w:val="single"/>
        </w:rPr>
      </w:pPr>
      <w:r>
        <w:rPr>
          <w:szCs w:val="24"/>
        </w:rPr>
        <w:t>21 квітня 2017 року</w:t>
      </w:r>
      <w:r w:rsidRPr="00F33978">
        <w:rPr>
          <w:szCs w:val="24"/>
        </w:rPr>
        <w:t xml:space="preserve">                                                                               </w:t>
      </w:r>
      <w:r>
        <w:rPr>
          <w:szCs w:val="24"/>
        </w:rPr>
        <w:t xml:space="preserve">           </w:t>
      </w:r>
      <w:r w:rsidRPr="00F33978">
        <w:rPr>
          <w:szCs w:val="24"/>
        </w:rPr>
        <w:t>№</w:t>
      </w:r>
      <w:r>
        <w:rPr>
          <w:szCs w:val="24"/>
          <w:u w:val="single"/>
        </w:rPr>
        <w:t xml:space="preserve">  14</w:t>
      </w:r>
    </w:p>
    <w:p w:rsidR="00F87BA7" w:rsidRDefault="00F87BA7" w:rsidP="002035A2"/>
    <w:p w:rsidR="00F87BA7" w:rsidRPr="002035A2" w:rsidRDefault="00F87BA7" w:rsidP="00DB6220">
      <w:pPr>
        <w:spacing w:line="240" w:lineRule="exact"/>
        <w:jc w:val="both"/>
      </w:pPr>
      <w:r>
        <w:t>Про внесення змін та доповнень до рішення районної ради від 03.03.2017</w:t>
      </w:r>
      <w:r w:rsidRPr="002035A2">
        <w:t xml:space="preserve">    </w:t>
      </w:r>
      <w:r>
        <w:t xml:space="preserve"> № 29 «Про внесення змін до установчих документів комунальної установи «Пологівська гімназія «Основа» Пологівської районної ради Запорізької області»</w:t>
      </w:r>
    </w:p>
    <w:p w:rsidR="00F87BA7" w:rsidRDefault="00F87BA7" w:rsidP="002035A2">
      <w:pPr>
        <w:ind w:firstLine="705"/>
        <w:jc w:val="both"/>
      </w:pPr>
    </w:p>
    <w:p w:rsidR="00F87BA7" w:rsidRDefault="00F87BA7" w:rsidP="002035A2">
      <w:pPr>
        <w:ind w:firstLine="705"/>
        <w:jc w:val="both"/>
      </w:pPr>
    </w:p>
    <w:p w:rsidR="00F87BA7" w:rsidRDefault="00F87BA7" w:rsidP="002035A2">
      <w:pPr>
        <w:ind w:firstLine="705"/>
        <w:jc w:val="both"/>
      </w:pPr>
      <w:r>
        <w:t>Керуючись ст. 43 Закону України «Про місцеве самоврядування в  Україні», Пологівська районна рада вирішила:</w:t>
      </w:r>
    </w:p>
    <w:p w:rsidR="00F87BA7" w:rsidRDefault="00F87BA7" w:rsidP="002035A2">
      <w:pPr>
        <w:ind w:firstLine="705"/>
        <w:jc w:val="both"/>
      </w:pPr>
    </w:p>
    <w:p w:rsidR="00F87BA7" w:rsidRDefault="00F87BA7" w:rsidP="002035A2">
      <w:pPr>
        <w:ind w:firstLine="708"/>
        <w:jc w:val="both"/>
      </w:pPr>
      <w:r>
        <w:t>1</w:t>
      </w:r>
      <w:r w:rsidRPr="009E542F">
        <w:t xml:space="preserve">. </w:t>
      </w:r>
      <w:r>
        <w:t>Внести зміни та доповнення до рішення Пологівської районної ради від 03.03.2017 № 29 «Про внесення змін до установчих документів комунальної установи «Пологівська гімназія «Основа» Пологівської районної ради Запорізької області», а саме:</w:t>
      </w:r>
    </w:p>
    <w:p w:rsidR="00F87BA7" w:rsidRDefault="00F87BA7" w:rsidP="002035A2">
      <w:pPr>
        <w:ind w:firstLine="708"/>
        <w:jc w:val="both"/>
      </w:pPr>
      <w:r>
        <w:t>1.1. Доповнити рішення пунктом 1 наступного змісту:</w:t>
      </w:r>
    </w:p>
    <w:p w:rsidR="00F87BA7" w:rsidRDefault="00F87BA7" w:rsidP="002035A2">
      <w:pPr>
        <w:ind w:firstLine="708"/>
        <w:jc w:val="both"/>
      </w:pPr>
      <w:r>
        <w:t xml:space="preserve">«1. </w:t>
      </w:r>
      <w:r w:rsidRPr="009C283D">
        <w:t>Змінити</w:t>
      </w:r>
      <w:r>
        <w:t xml:space="preserve"> скорочене найменування</w:t>
      </w:r>
      <w:r w:rsidRPr="009C283D">
        <w:t xml:space="preserve"> </w:t>
      </w:r>
      <w:r w:rsidRPr="009E542F">
        <w:t>комунальної установи «</w:t>
      </w:r>
      <w:r>
        <w:t>Пологівська гімназія «Основа»</w:t>
      </w:r>
      <w:r w:rsidRPr="009C283D">
        <w:t xml:space="preserve"> Пологівської районної ради Запорізької області </w:t>
      </w:r>
      <w:r>
        <w:t>з Пологівська гімназія «Основа» на:</w:t>
      </w:r>
      <w:r w:rsidRPr="009C283D">
        <w:t xml:space="preserve"> КУ «</w:t>
      </w:r>
      <w:r>
        <w:t>Пологівська гімназія «Основа</w:t>
      </w:r>
      <w:r w:rsidRPr="009C283D">
        <w:t>».</w:t>
      </w:r>
    </w:p>
    <w:p w:rsidR="00F87BA7" w:rsidRDefault="00F87BA7" w:rsidP="002035A2">
      <w:pPr>
        <w:ind w:firstLine="708"/>
        <w:jc w:val="both"/>
      </w:pPr>
      <w:r>
        <w:t>1.2. В зв’язку з цим пункти 1, 2, 3, 4, 5 рішення вважати відповідно пунктами 2, 3, 4, 5, 6.</w:t>
      </w:r>
    </w:p>
    <w:p w:rsidR="00F87BA7" w:rsidRDefault="00F87BA7" w:rsidP="002035A2">
      <w:pPr>
        <w:jc w:val="both"/>
      </w:pPr>
      <w:r>
        <w:tab/>
        <w:t xml:space="preserve"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F87BA7" w:rsidRDefault="00F87BA7" w:rsidP="002035A2">
      <w:pPr>
        <w:jc w:val="both"/>
      </w:pPr>
    </w:p>
    <w:p w:rsidR="00F87BA7" w:rsidRDefault="00F87BA7" w:rsidP="002035A2">
      <w:pPr>
        <w:jc w:val="both"/>
      </w:pPr>
    </w:p>
    <w:p w:rsidR="00F87BA7" w:rsidRDefault="00F87BA7" w:rsidP="002035A2">
      <w:pPr>
        <w:jc w:val="both"/>
      </w:pPr>
    </w:p>
    <w:p w:rsidR="00F87BA7" w:rsidRPr="003123A8" w:rsidRDefault="00F87BA7" w:rsidP="002035A2">
      <w:pPr>
        <w:jc w:val="both"/>
      </w:pPr>
      <w:r w:rsidRPr="003123A8"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23A8">
        <w:t xml:space="preserve"> </w:t>
      </w:r>
      <w:r>
        <w:t xml:space="preserve">       </w:t>
      </w:r>
      <w:r w:rsidRPr="003123A8">
        <w:t>О.П.Покутній</w:t>
      </w:r>
    </w:p>
    <w:p w:rsidR="00F87BA7" w:rsidRPr="003123A8" w:rsidRDefault="00F87BA7" w:rsidP="002035A2"/>
    <w:sectPr w:rsidR="00F87BA7" w:rsidRPr="003123A8" w:rsidSect="00BA5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1B1"/>
    <w:rsid w:val="00001F16"/>
    <w:rsid w:val="000171B1"/>
    <w:rsid w:val="0009490E"/>
    <w:rsid w:val="000B2270"/>
    <w:rsid w:val="00100461"/>
    <w:rsid w:val="00162232"/>
    <w:rsid w:val="002035A2"/>
    <w:rsid w:val="0024717D"/>
    <w:rsid w:val="002C2388"/>
    <w:rsid w:val="003123A8"/>
    <w:rsid w:val="00363D0A"/>
    <w:rsid w:val="00371C2A"/>
    <w:rsid w:val="003D3081"/>
    <w:rsid w:val="00426DF6"/>
    <w:rsid w:val="0045154E"/>
    <w:rsid w:val="004A51F9"/>
    <w:rsid w:val="004C604A"/>
    <w:rsid w:val="005646A4"/>
    <w:rsid w:val="0058222F"/>
    <w:rsid w:val="00587EC0"/>
    <w:rsid w:val="00680F3D"/>
    <w:rsid w:val="00701F3F"/>
    <w:rsid w:val="0077580F"/>
    <w:rsid w:val="00785945"/>
    <w:rsid w:val="007E5533"/>
    <w:rsid w:val="00812DB7"/>
    <w:rsid w:val="008A4804"/>
    <w:rsid w:val="008A6A02"/>
    <w:rsid w:val="008B6D73"/>
    <w:rsid w:val="00953317"/>
    <w:rsid w:val="009C283D"/>
    <w:rsid w:val="009E542F"/>
    <w:rsid w:val="00B36CAA"/>
    <w:rsid w:val="00B7235D"/>
    <w:rsid w:val="00B815E8"/>
    <w:rsid w:val="00B81FF5"/>
    <w:rsid w:val="00B8363F"/>
    <w:rsid w:val="00B90E74"/>
    <w:rsid w:val="00BA5EA6"/>
    <w:rsid w:val="00BC00A6"/>
    <w:rsid w:val="00C2419E"/>
    <w:rsid w:val="00C54AFD"/>
    <w:rsid w:val="00CB42F8"/>
    <w:rsid w:val="00CE323B"/>
    <w:rsid w:val="00CF06A7"/>
    <w:rsid w:val="00D5685C"/>
    <w:rsid w:val="00D722E9"/>
    <w:rsid w:val="00DB4C90"/>
    <w:rsid w:val="00DB6220"/>
    <w:rsid w:val="00DC4286"/>
    <w:rsid w:val="00DD07AF"/>
    <w:rsid w:val="00E35647"/>
    <w:rsid w:val="00E6443C"/>
    <w:rsid w:val="00ED7F40"/>
    <w:rsid w:val="00F10419"/>
    <w:rsid w:val="00F33978"/>
    <w:rsid w:val="00F87BA7"/>
    <w:rsid w:val="00FA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604A"/>
    <w:pPr>
      <w:keepNext/>
      <w:jc w:val="center"/>
      <w:outlineLvl w:val="1"/>
    </w:pPr>
    <w:rPr>
      <w:rFonts w:eastAsia="Times New Roman"/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604A"/>
    <w:pPr>
      <w:keepNext/>
      <w:jc w:val="center"/>
      <w:outlineLvl w:val="2"/>
    </w:pPr>
    <w:rPr>
      <w:rFonts w:eastAsia="Times New Roman"/>
      <w:i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604A"/>
    <w:pPr>
      <w:keepNext/>
      <w:jc w:val="both"/>
      <w:outlineLvl w:val="3"/>
    </w:pPr>
    <w:rPr>
      <w:rFonts w:eastAsia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604A"/>
    <w:rPr>
      <w:rFonts w:eastAsia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604A"/>
    <w:rPr>
      <w:rFonts w:eastAsia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C604A"/>
    <w:rPr>
      <w:rFonts w:eastAsia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uiPriority w:val="99"/>
    <w:rsid w:val="00E6443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36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6CA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207</Words>
  <Characters>1186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9</cp:revision>
  <cp:lastPrinted>2017-04-25T07:17:00Z</cp:lastPrinted>
  <dcterms:created xsi:type="dcterms:W3CDTF">2017-03-23T12:04:00Z</dcterms:created>
  <dcterms:modified xsi:type="dcterms:W3CDTF">2017-04-25T07:18:00Z</dcterms:modified>
</cp:coreProperties>
</file>